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80" w:rsidRDefault="00453C80" w:rsidP="00453C8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保全电子邮件（法人）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53C80" w:rsidRDefault="00453C80" w:rsidP="00453C8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453C80" w:rsidRDefault="00453C80" w:rsidP="009F2C2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保全电子邮件（自然人）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 w:rsidTr="00E73D3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E73D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53C80" w:rsidRDefault="00453C80" w:rsidP="00AE7879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453C8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53C8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453C8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53C8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C80" w:rsidRDefault="00453C80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53C80" w:rsidRDefault="00453C80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453C80" w:rsidRPr="000148FB" w:rsidRDefault="00453C80">
      <w:pPr>
        <w:rPr>
          <w:rFonts w:cs="Times New Roman"/>
        </w:rPr>
      </w:pPr>
    </w:p>
    <w:sectPr w:rsidR="00453C80" w:rsidRPr="000148FB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80" w:rsidRDefault="00453C80" w:rsidP="000148F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53C80" w:rsidRDefault="00453C80" w:rsidP="000148F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80" w:rsidRDefault="00453C80" w:rsidP="000148F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53C80" w:rsidRDefault="00453C80" w:rsidP="000148F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F90"/>
    <w:rsid w:val="00000DE3"/>
    <w:rsid w:val="0000267B"/>
    <w:rsid w:val="000049E9"/>
    <w:rsid w:val="00005133"/>
    <w:rsid w:val="00006B9F"/>
    <w:rsid w:val="00010598"/>
    <w:rsid w:val="000117B4"/>
    <w:rsid w:val="000148FB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22E2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47E06"/>
    <w:rsid w:val="00450D24"/>
    <w:rsid w:val="00450E07"/>
    <w:rsid w:val="0045121A"/>
    <w:rsid w:val="00451E51"/>
    <w:rsid w:val="00451F02"/>
    <w:rsid w:val="00452DD3"/>
    <w:rsid w:val="00453759"/>
    <w:rsid w:val="00453C80"/>
    <w:rsid w:val="00461F67"/>
    <w:rsid w:val="004631ED"/>
    <w:rsid w:val="00463DCF"/>
    <w:rsid w:val="00464350"/>
    <w:rsid w:val="00465B8C"/>
    <w:rsid w:val="004676CB"/>
    <w:rsid w:val="004677B7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4F9E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06945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640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87DD9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2C2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921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7879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3F9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07D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CF7584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10AF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3D3F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8F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148F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48F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148F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134</Words>
  <Characters>770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2018-07-21T11:47:00Z</dcterms:created>
  <dcterms:modified xsi:type="dcterms:W3CDTF">2018-08-04T07:00:00Z</dcterms:modified>
</cp:coreProperties>
</file>